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3F77" w:rsidRDefault="001C3F77" w:rsidP="001C3F7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BAT</w:t>
      </w:r>
      <w:r>
        <w:rPr>
          <w:rFonts w:ascii="Times New Roman" w:hAnsi="Times New Roman" w:cs="Times New Roman"/>
          <w:sz w:val="24"/>
          <w:szCs w:val="24"/>
        </w:rPr>
        <w:t xml:space="preserve">     (fl.1433)</w:t>
      </w:r>
    </w:p>
    <w:p w:rsidR="001C3F77" w:rsidRDefault="001C3F77" w:rsidP="001C3F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C3F77" w:rsidRDefault="001C3F77" w:rsidP="001C3F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C3F77" w:rsidRDefault="001C3F77" w:rsidP="001C3F7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Jun.1433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Horsham, Sussex,</w:t>
      </w:r>
    </w:p>
    <w:p w:rsidR="001C3F77" w:rsidRDefault="001C3F77" w:rsidP="001C3F7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the late Sir John Bohun(q.v.).</w:t>
      </w:r>
    </w:p>
    <w:p w:rsidR="001C3F77" w:rsidRDefault="001C3F77" w:rsidP="001C3F7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B83462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eCIPM 24-53)</w:t>
      </w:r>
    </w:p>
    <w:p w:rsidR="001C3F77" w:rsidRDefault="001C3F77" w:rsidP="001C3F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C3F77" w:rsidRDefault="001C3F77" w:rsidP="001C3F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1C3F77" w:rsidP="001C3F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December 2015</w:t>
      </w: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3F77" w:rsidRDefault="001C3F77" w:rsidP="00564E3C">
      <w:pPr>
        <w:spacing w:after="0" w:line="240" w:lineRule="auto"/>
      </w:pPr>
      <w:r>
        <w:separator/>
      </w:r>
    </w:p>
  </w:endnote>
  <w:endnote w:type="continuationSeparator" w:id="0">
    <w:p w:rsidR="001C3F77" w:rsidRDefault="001C3F7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1C3F77">
      <w:rPr>
        <w:rFonts w:ascii="Times New Roman" w:hAnsi="Times New Roman" w:cs="Times New Roman"/>
        <w:noProof/>
        <w:sz w:val="24"/>
        <w:szCs w:val="24"/>
      </w:rPr>
      <w:t>3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3F77" w:rsidRDefault="001C3F77" w:rsidP="00564E3C">
      <w:pPr>
        <w:spacing w:after="0" w:line="240" w:lineRule="auto"/>
      </w:pPr>
      <w:r>
        <w:separator/>
      </w:r>
    </w:p>
  </w:footnote>
  <w:footnote w:type="continuationSeparator" w:id="0">
    <w:p w:rsidR="001C3F77" w:rsidRDefault="001C3F7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3F77"/>
    <w:rsid w:val="001C3F77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CC70EFB-39F1-479E-8182-6D8464439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3F7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1C3F7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2015-12-03T20:35:00Z</dcterms:created>
  <dcterms:modified xsi:type="dcterms:W3CDTF">2015-12-03T20:35:00Z</dcterms:modified>
</cp:coreProperties>
</file>